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473" w:rsidRDefault="00F86473" w:rsidP="00F8647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William CHAMBER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F86473" w:rsidRDefault="00F86473" w:rsidP="00F86473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F86473" w:rsidRDefault="00F86473" w:rsidP="00F86473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F86473" w:rsidRDefault="00F86473" w:rsidP="00F8647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He made a plaint of debt against Lawrence </w:t>
      </w:r>
      <w:proofErr w:type="spellStart"/>
      <w:r>
        <w:rPr>
          <w:rFonts w:ascii="Times New Roman" w:eastAsia="Calibri" w:hAnsi="Times New Roman" w:cs="Times New Roman"/>
        </w:rPr>
        <w:t>Partriche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Ightham</w:t>
      </w:r>
      <w:proofErr w:type="spellEnd"/>
      <w:r>
        <w:rPr>
          <w:rFonts w:ascii="Times New Roman" w:eastAsia="Calibri" w:hAnsi="Times New Roman" w:cs="Times New Roman"/>
        </w:rPr>
        <w:t>,</w:t>
      </w:r>
    </w:p>
    <w:p w:rsidR="00F86473" w:rsidRDefault="00F86473" w:rsidP="00F8647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Kent(q.v.), and William </w:t>
      </w:r>
      <w:proofErr w:type="spellStart"/>
      <w:r>
        <w:rPr>
          <w:rFonts w:ascii="Times New Roman" w:eastAsia="Calibri" w:hAnsi="Times New Roman" w:cs="Times New Roman"/>
        </w:rPr>
        <w:t>Eatdowne</w:t>
      </w:r>
      <w:proofErr w:type="spellEnd"/>
      <w:r>
        <w:rPr>
          <w:rFonts w:ascii="Times New Roman" w:eastAsia="Calibri" w:hAnsi="Times New Roman" w:cs="Times New Roman"/>
        </w:rPr>
        <w:t xml:space="preserve"> of Leigh(q.v.).</w:t>
      </w:r>
    </w:p>
    <w:p w:rsidR="00F86473" w:rsidRDefault="00F86473" w:rsidP="00F8647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F86473" w:rsidRDefault="00F86473" w:rsidP="00F86473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F86473" w:rsidRDefault="00F86473" w:rsidP="00F86473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F86473" w:rsidRDefault="00F86473" w:rsidP="00F8647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 June 2017</w:t>
      </w:r>
    </w:p>
    <w:p w:rsidR="006B2F86" w:rsidRPr="00E71FC3" w:rsidRDefault="00F8647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473" w:rsidRDefault="00F86473" w:rsidP="00E71FC3">
      <w:r>
        <w:separator/>
      </w:r>
    </w:p>
  </w:endnote>
  <w:endnote w:type="continuationSeparator" w:id="0">
    <w:p w:rsidR="00F86473" w:rsidRDefault="00F8647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473" w:rsidRDefault="00F86473" w:rsidP="00E71FC3">
      <w:r>
        <w:separator/>
      </w:r>
    </w:p>
  </w:footnote>
  <w:footnote w:type="continuationSeparator" w:id="0">
    <w:p w:rsidR="00F86473" w:rsidRDefault="00F8647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47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483FFB-1D13-49F7-AF23-4BF940639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8647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2017-06-05T15:33:00Z</dcterms:created>
  <dcterms:modified xsi:type="dcterms:W3CDTF">2017-06-05T15:34:00Z</dcterms:modified>
</cp:coreProperties>
</file>